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Приложение </w:t>
      </w:r>
      <w:r>
        <w:rPr>
          <w:b w:val="0"/>
          <w:bCs w:val="0"/>
          <w:sz w:val="24"/>
          <w:szCs w:val="24"/>
        </w:rPr>
        <w:t>19</w:t>
      </w:r>
    </w:p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Волоедовского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r>
        <w:rPr>
          <w:b w:val="0"/>
          <w:bCs w:val="0"/>
          <w:sz w:val="24"/>
          <w:szCs w:val="24"/>
        </w:rPr>
        <w:t>Волоедовского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Краснинского</w:t>
      </w:r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7511D3" w:rsidRPr="007474AB" w:rsidRDefault="007511D3" w:rsidP="003175A0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 2017</w:t>
      </w:r>
      <w:r w:rsidRPr="007474AB">
        <w:rPr>
          <w:b w:val="0"/>
          <w:bCs w:val="0"/>
          <w:sz w:val="24"/>
          <w:szCs w:val="24"/>
        </w:rPr>
        <w:t xml:space="preserve"> год</w:t>
      </w:r>
      <w:r>
        <w:rPr>
          <w:b w:val="0"/>
          <w:bCs w:val="0"/>
          <w:sz w:val="24"/>
          <w:szCs w:val="24"/>
        </w:rPr>
        <w:t xml:space="preserve"> и на плановый период 2018 и 2019 годов</w:t>
      </w:r>
      <w:r w:rsidRPr="007474AB">
        <w:rPr>
          <w:b w:val="0"/>
          <w:bCs w:val="0"/>
          <w:sz w:val="24"/>
          <w:szCs w:val="24"/>
        </w:rPr>
        <w:t>»</w:t>
      </w:r>
    </w:p>
    <w:p w:rsidR="007511D3" w:rsidRDefault="007511D3" w:rsidP="00C67010">
      <w:pPr>
        <w:pStyle w:val="BodyTextIndent2"/>
        <w:spacing w:line="240" w:lineRule="auto"/>
        <w:jc w:val="center"/>
        <w:rPr>
          <w:b/>
          <w:bCs/>
        </w:rPr>
      </w:pPr>
      <w:r>
        <w:rPr>
          <w:sz w:val="24"/>
          <w:szCs w:val="24"/>
        </w:rPr>
        <w:t xml:space="preserve">                                                                                     от                               </w:t>
      </w:r>
      <w:smartTag w:uri="urn:schemas-microsoft-com:office:smarttags" w:element="metricconverter">
        <w:smartTagPr>
          <w:attr w:name="ProductID" w:val="2016 г"/>
        </w:smartTagPr>
        <w:r>
          <w:rPr>
            <w:sz w:val="24"/>
            <w:szCs w:val="24"/>
          </w:rPr>
          <w:t>2016</w:t>
        </w:r>
        <w:r w:rsidRPr="0060710B">
          <w:rPr>
            <w:sz w:val="24"/>
            <w:szCs w:val="24"/>
          </w:rPr>
          <w:t xml:space="preserve"> г</w:t>
        </w:r>
      </w:smartTag>
      <w:r w:rsidRPr="0060710B">
        <w:rPr>
          <w:sz w:val="24"/>
          <w:szCs w:val="24"/>
        </w:rPr>
        <w:t>. №</w:t>
      </w:r>
      <w:r>
        <w:rPr>
          <w:sz w:val="24"/>
          <w:szCs w:val="24"/>
        </w:rPr>
        <w:t xml:space="preserve">    </w:t>
      </w:r>
    </w:p>
    <w:p w:rsidR="007511D3" w:rsidRPr="00B52F86" w:rsidRDefault="007511D3" w:rsidP="003175A0">
      <w:pPr>
        <w:spacing w:line="240" w:lineRule="auto"/>
        <w:jc w:val="right"/>
        <w:rPr>
          <w:rFonts w:ascii="Times New Roman" w:hAnsi="Times New Roman" w:cs="Times New Roman"/>
        </w:rPr>
      </w:pPr>
      <w:r w:rsidRPr="00B52F86">
        <w:rPr>
          <w:rFonts w:ascii="Times New Roman" w:hAnsi="Times New Roman" w:cs="Times New Roman"/>
          <w:u w:val="single"/>
        </w:rPr>
        <w:t xml:space="preserve"> </w:t>
      </w:r>
    </w:p>
    <w:p w:rsidR="007511D3" w:rsidRPr="00B52F86" w:rsidRDefault="007511D3" w:rsidP="00B52F8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11D3" w:rsidRPr="00B52F86" w:rsidRDefault="007511D3" w:rsidP="00B52F8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7511D3" w:rsidRPr="00B52F86" w:rsidRDefault="007511D3" w:rsidP="00B52F86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</w:t>
      </w:r>
      <w:r>
        <w:rPr>
          <w:rFonts w:ascii="Times New Roman" w:hAnsi="Times New Roman" w:cs="Times New Roman"/>
          <w:b/>
          <w:bCs/>
          <w:sz w:val="24"/>
          <w:szCs w:val="24"/>
        </w:rPr>
        <w:t>ии в 2017</w:t>
      </w: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p w:rsidR="007511D3" w:rsidRPr="00B52F86" w:rsidRDefault="007511D3" w:rsidP="00B52F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11D3" w:rsidRPr="00B52F86" w:rsidRDefault="007511D3" w:rsidP="00B52F86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218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380"/>
        <w:gridCol w:w="2118"/>
      </w:tblGrid>
      <w:tr w:rsidR="007511D3" w:rsidRPr="000337CC">
        <w:trPr>
          <w:cantSplit/>
          <w:trHeight w:val="480"/>
        </w:trPr>
        <w:tc>
          <w:tcPr>
            <w:tcW w:w="709" w:type="dxa"/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91" w:type="dxa"/>
            <w:gridSpan w:val="2"/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8" w:type="dxa"/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7511D3" w:rsidRPr="000337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511D3" w:rsidRPr="000337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511D3" w:rsidRPr="00B52F86" w:rsidRDefault="007511D3" w:rsidP="00890E4F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3" w:rsidRPr="000337C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890E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C5390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</w:p>
        </w:tc>
        <w:tc>
          <w:tcPr>
            <w:tcW w:w="2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3175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7511D3" w:rsidRDefault="007511D3" w:rsidP="00B52F86">
      <w:pPr>
        <w:rPr>
          <w:sz w:val="24"/>
          <w:szCs w:val="24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Пр</w:t>
      </w:r>
      <w:r w:rsidRPr="007474AB">
        <w:rPr>
          <w:b w:val="0"/>
          <w:bCs w:val="0"/>
          <w:sz w:val="24"/>
          <w:szCs w:val="24"/>
        </w:rPr>
        <w:t xml:space="preserve">иложение </w:t>
      </w:r>
      <w:r>
        <w:rPr>
          <w:b w:val="0"/>
          <w:bCs w:val="0"/>
          <w:sz w:val="24"/>
          <w:szCs w:val="24"/>
        </w:rPr>
        <w:t>20</w:t>
      </w: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 решению Совета депутатов</w:t>
      </w: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Волоедовского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</w:t>
      </w: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 xml:space="preserve">«О бюджете </w:t>
      </w:r>
      <w:r>
        <w:rPr>
          <w:b w:val="0"/>
          <w:bCs w:val="0"/>
          <w:sz w:val="24"/>
          <w:szCs w:val="24"/>
        </w:rPr>
        <w:t>Волоедовского</w:t>
      </w:r>
      <w:r w:rsidRPr="007474AB">
        <w:rPr>
          <w:b w:val="0"/>
          <w:bCs w:val="0"/>
          <w:sz w:val="24"/>
          <w:szCs w:val="24"/>
        </w:rPr>
        <w:t xml:space="preserve"> сельского поселения </w:t>
      </w: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 w:rsidRPr="007474AB">
        <w:rPr>
          <w:b w:val="0"/>
          <w:bCs w:val="0"/>
          <w:sz w:val="24"/>
          <w:szCs w:val="24"/>
        </w:rPr>
        <w:t>Краснинского</w:t>
      </w:r>
      <w:r>
        <w:rPr>
          <w:b w:val="0"/>
          <w:bCs w:val="0"/>
          <w:sz w:val="24"/>
          <w:szCs w:val="24"/>
        </w:rPr>
        <w:t xml:space="preserve"> </w:t>
      </w:r>
      <w:r w:rsidRPr="007474AB">
        <w:rPr>
          <w:b w:val="0"/>
          <w:bCs w:val="0"/>
          <w:sz w:val="24"/>
          <w:szCs w:val="24"/>
        </w:rPr>
        <w:t xml:space="preserve"> района Смоленской области </w:t>
      </w:r>
    </w:p>
    <w:p w:rsidR="007511D3" w:rsidRPr="007474AB" w:rsidRDefault="007511D3" w:rsidP="00E260CD">
      <w:pPr>
        <w:pStyle w:val="ConsPlusTitle"/>
        <w:jc w:val="righ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на 2017</w:t>
      </w:r>
      <w:r w:rsidRPr="007474AB">
        <w:rPr>
          <w:b w:val="0"/>
          <w:bCs w:val="0"/>
          <w:sz w:val="24"/>
          <w:szCs w:val="24"/>
        </w:rPr>
        <w:t xml:space="preserve"> год</w:t>
      </w:r>
      <w:r>
        <w:rPr>
          <w:b w:val="0"/>
          <w:bCs w:val="0"/>
          <w:sz w:val="24"/>
          <w:szCs w:val="24"/>
        </w:rPr>
        <w:t xml:space="preserve"> и на плановый период 2018 и 2019 годов</w:t>
      </w:r>
      <w:r w:rsidRPr="007474AB">
        <w:rPr>
          <w:b w:val="0"/>
          <w:bCs w:val="0"/>
          <w:sz w:val="24"/>
          <w:szCs w:val="24"/>
        </w:rPr>
        <w:t>»</w:t>
      </w:r>
    </w:p>
    <w:p w:rsidR="007511D3" w:rsidRDefault="007511D3" w:rsidP="00E260CD">
      <w:pPr>
        <w:pStyle w:val="BodyTextIndent2"/>
        <w:spacing w:line="240" w:lineRule="auto"/>
        <w:jc w:val="right"/>
        <w:rPr>
          <w:b/>
          <w:bCs/>
        </w:rPr>
      </w:pPr>
      <w:r>
        <w:rPr>
          <w:sz w:val="24"/>
          <w:szCs w:val="24"/>
        </w:rPr>
        <w:t xml:space="preserve"> от                               </w:t>
      </w:r>
      <w:smartTag w:uri="urn:schemas-microsoft-com:office:smarttags" w:element="metricconverter">
        <w:smartTagPr>
          <w:attr w:name="ProductID" w:val="2016 г"/>
        </w:smartTagPr>
        <w:r>
          <w:rPr>
            <w:sz w:val="24"/>
            <w:szCs w:val="24"/>
          </w:rPr>
          <w:t>2016</w:t>
        </w:r>
        <w:r w:rsidRPr="0060710B">
          <w:rPr>
            <w:sz w:val="24"/>
            <w:szCs w:val="24"/>
          </w:rPr>
          <w:t xml:space="preserve"> г</w:t>
        </w:r>
      </w:smartTag>
      <w:r w:rsidRPr="0060710B">
        <w:rPr>
          <w:sz w:val="24"/>
          <w:szCs w:val="24"/>
        </w:rPr>
        <w:t>. №</w:t>
      </w:r>
      <w:r>
        <w:rPr>
          <w:sz w:val="24"/>
          <w:szCs w:val="24"/>
        </w:rPr>
        <w:t xml:space="preserve">            </w:t>
      </w:r>
    </w:p>
    <w:p w:rsidR="007511D3" w:rsidRPr="00B52F86" w:rsidRDefault="007511D3" w:rsidP="00E260CD">
      <w:pPr>
        <w:spacing w:line="240" w:lineRule="auto"/>
        <w:jc w:val="right"/>
        <w:rPr>
          <w:rFonts w:ascii="Times New Roman" w:hAnsi="Times New Roman" w:cs="Times New Roman"/>
        </w:rPr>
      </w:pPr>
      <w:r w:rsidRPr="00B52F86">
        <w:rPr>
          <w:rFonts w:ascii="Times New Roman" w:hAnsi="Times New Roman" w:cs="Times New Roman"/>
          <w:u w:val="single"/>
        </w:rPr>
        <w:t xml:space="preserve"> </w:t>
      </w:r>
    </w:p>
    <w:p w:rsidR="007511D3" w:rsidRPr="00B52F86" w:rsidRDefault="007511D3" w:rsidP="00E260C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511D3" w:rsidRPr="00B52F86" w:rsidRDefault="007511D3" w:rsidP="00E260C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ЦЕЛИ</w:t>
      </w:r>
    </w:p>
    <w:p w:rsidR="007511D3" w:rsidRPr="00B52F86" w:rsidRDefault="007511D3" w:rsidP="00E260CD">
      <w:pPr>
        <w:jc w:val="center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b/>
          <w:bCs/>
          <w:sz w:val="24"/>
          <w:szCs w:val="24"/>
        </w:rPr>
        <w:t>предоставления субсидий юридическим лицам, указанным в статье 78 Бюджетного кодекса Российской Федерации, объем бюджетных ассигнований на предоставление конкретной субсид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ии в плановом периоде 2018 и 2019 </w:t>
      </w:r>
      <w:r w:rsidRPr="00B52F8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7511D3" w:rsidRPr="00B52F86" w:rsidRDefault="007511D3" w:rsidP="00E260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511D3" w:rsidRPr="00B52F86" w:rsidRDefault="007511D3" w:rsidP="00E260CD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4"/>
        </w:rPr>
      </w:pPr>
      <w:r w:rsidRPr="00B52F86">
        <w:rPr>
          <w:rFonts w:ascii="Times New Roman" w:hAnsi="Times New Roman" w:cs="Times New Roman"/>
          <w:sz w:val="24"/>
          <w:szCs w:val="24"/>
        </w:rPr>
        <w:t>(тыс. руб.)</w:t>
      </w:r>
    </w:p>
    <w:tbl>
      <w:tblPr>
        <w:tblW w:w="10176" w:type="dxa"/>
        <w:tblInd w:w="-68" w:type="dxa"/>
        <w:tblBorders>
          <w:top w:val="single" w:sz="6" w:space="0" w:color="auto"/>
          <w:left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7380"/>
        <w:gridCol w:w="1038"/>
        <w:gridCol w:w="1038"/>
      </w:tblGrid>
      <w:tr w:rsidR="007511D3" w:rsidRPr="000337CC" w:rsidTr="0081798F">
        <w:trPr>
          <w:cantSplit/>
          <w:trHeight w:val="480"/>
        </w:trPr>
        <w:tc>
          <w:tcPr>
            <w:tcW w:w="709" w:type="dxa"/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391" w:type="dxa"/>
            <w:gridSpan w:val="2"/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субсидии</w:t>
            </w:r>
          </w:p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8" w:type="dxa"/>
            <w:vAlign w:val="center"/>
          </w:tcPr>
          <w:p w:rsidR="007511D3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2018г</w:t>
            </w:r>
          </w:p>
        </w:tc>
        <w:tc>
          <w:tcPr>
            <w:tcW w:w="1038" w:type="dxa"/>
          </w:tcPr>
          <w:p w:rsidR="007511D3" w:rsidRDefault="007511D3" w:rsidP="00817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  <w:p w:rsidR="007511D3" w:rsidRPr="00B52F86" w:rsidRDefault="007511D3" w:rsidP="00817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2019г</w:t>
            </w:r>
          </w:p>
        </w:tc>
      </w:tr>
      <w:tr w:rsidR="007511D3" w:rsidRPr="000337CC" w:rsidTr="008179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40"/>
          <w:tblHeader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1D3" w:rsidRPr="000337CC" w:rsidTr="008179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1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511D3" w:rsidRPr="00B52F86" w:rsidRDefault="007511D3" w:rsidP="00762463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2F86">
              <w:rPr>
                <w:rFonts w:ascii="Times New Roman" w:hAnsi="Times New Roman" w:cs="Times New Roman"/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511D3" w:rsidRPr="000337CC" w:rsidTr="0081798F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91"/>
        </w:trPr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F8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52F86">
              <w:rPr>
                <w:rFonts w:ascii="Times New Roman" w:hAnsi="Times New Roman" w:cs="Times New Roman"/>
                <w:color w:val="000000"/>
              </w:rPr>
              <w:t xml:space="preserve">Субсидии юридическим лицам (за исключением государственных (муниципальных) учреждений - производителям товаров, работ, услуг в целях </w:t>
            </w:r>
            <w:r>
              <w:rPr>
                <w:rFonts w:ascii="Times New Roman" w:hAnsi="Times New Roman" w:cs="Times New Roman"/>
                <w:color w:val="000000"/>
              </w:rPr>
              <w:t>р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>азвити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я</w:t>
            </w:r>
            <w:r w:rsidRPr="00C5390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малого и среднего предпринимательства на территории муниципального образования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Pr="00B52F86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11D3" w:rsidRDefault="007511D3" w:rsidP="007624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7511D3" w:rsidRDefault="007511D3" w:rsidP="00E260CD">
      <w:pPr>
        <w:rPr>
          <w:sz w:val="24"/>
          <w:szCs w:val="24"/>
        </w:rPr>
      </w:pPr>
    </w:p>
    <w:p w:rsidR="007511D3" w:rsidRDefault="007511D3" w:rsidP="00E260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E260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E260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E260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E260C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511D3" w:rsidRPr="00587812" w:rsidRDefault="007511D3" w:rsidP="00BB077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511D3" w:rsidRPr="00587812" w:rsidSect="008179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0777"/>
    <w:rsid w:val="000224B5"/>
    <w:rsid w:val="000337CC"/>
    <w:rsid w:val="00036856"/>
    <w:rsid w:val="00155864"/>
    <w:rsid w:val="001E62F6"/>
    <w:rsid w:val="002552B2"/>
    <w:rsid w:val="002A09DC"/>
    <w:rsid w:val="002A4B90"/>
    <w:rsid w:val="003052FE"/>
    <w:rsid w:val="003175A0"/>
    <w:rsid w:val="004254A1"/>
    <w:rsid w:val="00437C0D"/>
    <w:rsid w:val="00514168"/>
    <w:rsid w:val="0052316C"/>
    <w:rsid w:val="00550788"/>
    <w:rsid w:val="00562AD9"/>
    <w:rsid w:val="00587812"/>
    <w:rsid w:val="005C2C99"/>
    <w:rsid w:val="0060710B"/>
    <w:rsid w:val="006342C9"/>
    <w:rsid w:val="00685F59"/>
    <w:rsid w:val="007474AB"/>
    <w:rsid w:val="007511D3"/>
    <w:rsid w:val="00762463"/>
    <w:rsid w:val="0076797E"/>
    <w:rsid w:val="0081798F"/>
    <w:rsid w:val="00820BEA"/>
    <w:rsid w:val="00851F19"/>
    <w:rsid w:val="0086329E"/>
    <w:rsid w:val="00890E4F"/>
    <w:rsid w:val="008949F7"/>
    <w:rsid w:val="008C6320"/>
    <w:rsid w:val="00901DC1"/>
    <w:rsid w:val="00B52F86"/>
    <w:rsid w:val="00B91ECE"/>
    <w:rsid w:val="00BB0777"/>
    <w:rsid w:val="00BB080C"/>
    <w:rsid w:val="00BD7468"/>
    <w:rsid w:val="00C53902"/>
    <w:rsid w:val="00C67010"/>
    <w:rsid w:val="00D26BE8"/>
    <w:rsid w:val="00D817DD"/>
    <w:rsid w:val="00DC3DE1"/>
    <w:rsid w:val="00E260CD"/>
    <w:rsid w:val="00E26F59"/>
    <w:rsid w:val="00E76769"/>
    <w:rsid w:val="00E93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777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F86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F8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B52F86"/>
    <w:pPr>
      <w:ind w:left="720"/>
    </w:pPr>
  </w:style>
  <w:style w:type="paragraph" w:customStyle="1" w:styleId="ConsPlusNormal">
    <w:name w:val="ConsPlusNormal"/>
    <w:uiPriority w:val="99"/>
    <w:rsid w:val="00B52F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B52F8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75A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rsid w:val="003175A0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175A0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3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3D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2</Pages>
  <Words>294</Words>
  <Characters>1679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</dc:creator>
  <cp:keywords/>
  <dc:description/>
  <cp:lastModifiedBy>OLGA</cp:lastModifiedBy>
  <cp:revision>10</cp:revision>
  <cp:lastPrinted>2016-11-30T07:59:00Z</cp:lastPrinted>
  <dcterms:created xsi:type="dcterms:W3CDTF">2015-12-29T07:13:00Z</dcterms:created>
  <dcterms:modified xsi:type="dcterms:W3CDTF">2016-12-01T09:14:00Z</dcterms:modified>
</cp:coreProperties>
</file>